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1B11ED1E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15348B">
        <w:rPr>
          <w:rFonts w:cs="Arial"/>
          <w:b/>
          <w:color w:val="000000"/>
          <w:sz w:val="24"/>
          <w:lang w:eastAsia="zh-CN"/>
        </w:rPr>
        <w:t>5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11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05BE4E3B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5348B">
        <w:rPr>
          <w:b/>
          <w:noProof/>
          <w:sz w:val="24"/>
        </w:rPr>
        <w:t>26 Jan – 3 Feb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32"/>
        <w:gridCol w:w="2391"/>
        <w:gridCol w:w="1475"/>
        <w:gridCol w:w="1226"/>
        <w:gridCol w:w="1034"/>
        <w:gridCol w:w="987"/>
        <w:gridCol w:w="748"/>
        <w:gridCol w:w="898"/>
      </w:tblGrid>
      <w:tr w:rsidR="00021DDC" w:rsidRPr="00401776" w14:paraId="2007629A" w14:textId="77777777" w:rsidTr="00021DDC">
        <w:trPr>
          <w:tblHeader/>
          <w:tblCellSpacing w:w="0" w:type="dxa"/>
          <w:jc w:val="center"/>
        </w:trPr>
        <w:tc>
          <w:tcPr>
            <w:tcW w:w="7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3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2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8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021DDC" w:rsidRPr="00401776" w14:paraId="4C1A793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34131C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34131C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7AC8AD0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13FD09DD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3EB07ECB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4CBD5A3B" w:rsidR="008760C9" w:rsidRPr="00557F1F" w:rsidRDefault="00557F1F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57F1F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252CED0A" w:rsidR="008760C9" w:rsidRPr="003368ED" w:rsidRDefault="008760C9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067A842A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4C76D948" w:rsidR="008760C9" w:rsidRPr="003368ED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363FE667" w:rsidR="008760C9" w:rsidRPr="00F20BD8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028B54C6" w:rsidR="008760C9" w:rsidRPr="0034131C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68C256DD" w:rsidR="008760C9" w:rsidRPr="0034131C" w:rsidRDefault="008760C9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21DDC" w:rsidRPr="00401776" w14:paraId="41014605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760C9" w:rsidRPr="003368ED" w:rsidRDefault="008760C9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760C9" w:rsidRPr="003368ED" w:rsidRDefault="008760C9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760C9" w:rsidRPr="0034131C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760C9" w:rsidRPr="0034131C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639E4" w:rsidRPr="00401776" w14:paraId="6DFA2B5A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23843FAE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A89381" w14:textId="27C5C1AD" w:rsidR="00CF7F3E" w:rsidRDefault="00CF7F3E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712CBB" w14:textId="68A3D79F" w:rsidR="009639E4" w:rsidRPr="005A07AB" w:rsidRDefault="00C87E85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="009639E4"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1056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671E0539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Reply LS on OAM that supports RAT/frequency data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11B5457A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China Telecomunication Corp.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7B5281D5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LS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1D164B3E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506B7DF9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481A11AA" w:rsidR="009639E4" w:rsidRPr="009273A1" w:rsidRDefault="00E1561B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401DDCB1" w:rsidR="009639E4" w:rsidRPr="00646886" w:rsidRDefault="00D11ADC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Rev2 </w:t>
            </w:r>
            <w:r w:rsidR="00E1561B" w:rsidRPr="00646886">
              <w:rPr>
                <w:rFonts w:ascii="Arial" w:hAnsi="Arial" w:cs="Arial"/>
                <w:sz w:val="18"/>
                <w:szCs w:val="18"/>
                <w:lang w:val="en-US" w:eastAsia="zh-CN"/>
              </w:rPr>
              <w:t>Approved</w:t>
            </w:r>
          </w:p>
        </w:tc>
      </w:tr>
      <w:tr w:rsidR="009639E4" w:rsidRPr="00401776" w14:paraId="4C9400D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6BF8C80F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5EFD4CCE" w:rsidR="009639E4" w:rsidRPr="005A07AB" w:rsidRDefault="00CF7F3E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="009639E4"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1461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487F80B6" w:rsidR="009639E4" w:rsidRPr="005A07AB" w:rsidRDefault="009639E4" w:rsidP="009639E4">
            <w:pPr>
              <w:ind w:firstLine="284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List of Approved DraftCR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06885429" w:rsidR="009639E4" w:rsidRPr="005A07AB" w:rsidRDefault="009639E4" w:rsidP="009639E4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SA5 Vice chair (Huawei)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372396C6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Other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53F900" w14:textId="4253BD64" w:rsidR="008202B6" w:rsidRDefault="008202B6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B660A1B" w14:textId="47F1FBC1" w:rsidR="009639E4" w:rsidRPr="005A07AB" w:rsidRDefault="008202B6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46CC99E4" w:rsidR="009639E4" w:rsidRPr="005A07AB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57F07E2E" w:rsidR="009639E4" w:rsidRPr="009273A1" w:rsidRDefault="003B7C9A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35F90" w14:textId="21958F0E" w:rsidR="009639E4" w:rsidRPr="00922550" w:rsidRDefault="009639E4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BEC8AC2" w14:textId="40A5C77E" w:rsidR="008C4C88" w:rsidRPr="00646886" w:rsidRDefault="008C4C88" w:rsidP="009639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46886">
              <w:rPr>
                <w:rFonts w:ascii="Arial" w:hAnsi="Arial" w:cs="Arial"/>
                <w:sz w:val="18"/>
                <w:szCs w:val="18"/>
                <w:lang w:val="en-US" w:eastAsia="zh-CN"/>
              </w:rPr>
              <w:t>D2 Endorsed</w:t>
            </w:r>
          </w:p>
        </w:tc>
      </w:tr>
      <w:tr w:rsidR="00642ABE" w:rsidRPr="00401776" w14:paraId="2798A4A8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30A7144A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1E23B4D2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1460 (Rev. of 1213)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15E9D45B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New WID on enhancement of service based management architecture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40C0650A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Huawei, China Telecom, China Unicom, China Mobile, 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725A2716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WID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4372CB6A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6974A289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50007D69" w:rsidR="00642ABE" w:rsidRPr="009273A1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3DD80188" w:rsidR="00642ABE" w:rsidRPr="00922550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hAnsi="Arial" w:cs="Arial"/>
                <w:sz w:val="18"/>
                <w:szCs w:val="18"/>
                <w:lang w:val="en-US" w:eastAsia="zh-CN"/>
              </w:rPr>
              <w:t>Noted</w:t>
            </w:r>
          </w:p>
        </w:tc>
      </w:tr>
      <w:tr w:rsidR="00642ABE" w:rsidRPr="00401776" w14:paraId="5DACCA29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7187C" w14:textId="3C473D06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33A72" w14:textId="13FCE1FA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hyperlink r:id="rId13" w:history="1">
              <w:r w:rsidRPr="009273A1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S5-211320</w:t>
              </w:r>
            </w:hyperlink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5E262" w14:textId="0584DFB3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Generic Plug and Connect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DAA192" w14:textId="06ABA546" w:rsidR="00642ABE" w:rsidRPr="005A07AB" w:rsidRDefault="00642ABE" w:rsidP="00642AB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Ericsson France S.A.S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751AF5" w14:textId="26CE21B2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WID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7F655" w14:textId="399BCAD9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D1DFBC" w14:textId="1E42A63C" w:rsidR="00642ABE" w:rsidRPr="005A07AB" w:rsidRDefault="00642ABE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812CBA" w14:textId="1F3DE4A7" w:rsidR="00642ABE" w:rsidRPr="009273A1" w:rsidRDefault="00D743FB" w:rsidP="00642AB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9DB81C" w14:textId="28980722" w:rsidR="00642ABE" w:rsidRPr="00646886" w:rsidRDefault="00D743FB" w:rsidP="00642AB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Rev6 Agreed</w:t>
            </w:r>
          </w:p>
        </w:tc>
      </w:tr>
      <w:tr w:rsidR="002D120E" w:rsidRPr="00401776" w14:paraId="16A8BEFA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484243E5" w:rsidR="002D120E" w:rsidRPr="005A07AB" w:rsidRDefault="002D120E" w:rsidP="002D12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C900C7" w14:textId="019DCAE1" w:rsidR="00CF7F3E" w:rsidRDefault="00CF7F3E" w:rsidP="002D12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B93AAF3" w14:textId="03D573D2" w:rsidR="002D120E" w:rsidRPr="005A07AB" w:rsidRDefault="00CF7F3E" w:rsidP="002D12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="002D120E"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1205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0AEFC433" w:rsidR="002D120E" w:rsidRPr="005A07AB" w:rsidRDefault="002D120E" w:rsidP="002D120E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New SID on management aspects of network slice capability exposure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4509DF86" w:rsidR="002D120E" w:rsidRPr="005A07AB" w:rsidRDefault="002D120E" w:rsidP="002D12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Alibaba Group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244285F5" w:rsidR="002D120E" w:rsidRPr="005A07AB" w:rsidRDefault="002D120E" w:rsidP="002D120E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WID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0C8D08A3" w:rsidR="002D120E" w:rsidRPr="005A07AB" w:rsidRDefault="002D120E" w:rsidP="002D12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412D3FF5" w:rsidR="002D120E" w:rsidRPr="005A07AB" w:rsidRDefault="002D120E" w:rsidP="002D12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704420BC" w:rsidR="002D120E" w:rsidRPr="009273A1" w:rsidRDefault="002D120E" w:rsidP="002D120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00A8C5FC" w:rsidR="002D120E" w:rsidRPr="00922550" w:rsidRDefault="002D120E" w:rsidP="002D120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hAnsi="Arial" w:cs="Arial"/>
                <w:sz w:val="18"/>
                <w:szCs w:val="18"/>
                <w:lang w:val="en-US" w:eastAsia="zh-CN"/>
              </w:rPr>
              <w:t>Noted</w:t>
            </w:r>
          </w:p>
        </w:tc>
      </w:tr>
      <w:tr w:rsidR="009A4C4C" w:rsidRPr="00401776" w14:paraId="7E2824F7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2A269265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6CB2E8" w14:textId="1D7CD575" w:rsidR="00991A8E" w:rsidRDefault="00991A8E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3B77297" w14:textId="71B0F673" w:rsidR="009A4C4C" w:rsidRPr="005A07AB" w:rsidRDefault="00991A8E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="009A4C4C"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1090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91B1C" w14:textId="77777777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28.531 Correction of NSI and NSSI Operations</w:t>
            </w:r>
          </w:p>
          <w:p w14:paraId="7FB3B9AF" w14:textId="0DDD34F6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42E0EA98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Ericsson LM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56DFC0B1" w:rsidR="009A4C4C" w:rsidRPr="005A07AB" w:rsidRDefault="009A4C4C" w:rsidP="009A4C4C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477F8645" w:rsidR="009A4C4C" w:rsidRPr="005A07AB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51EF859C" w:rsidR="009A4C4C" w:rsidRPr="005A07AB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59EB992E" w:rsidR="009A4C4C" w:rsidRPr="009273A1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1328E727" w:rsidR="009A4C4C" w:rsidRPr="00646886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Rev2 Agreed</w:t>
            </w:r>
          </w:p>
        </w:tc>
      </w:tr>
      <w:tr w:rsidR="009A4C4C" w:rsidRPr="00401776" w14:paraId="32A91399" w14:textId="77777777" w:rsidTr="006520F4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0CFE2BD8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F39D7" w14:textId="5915BA6D" w:rsidR="00991A8E" w:rsidRDefault="00991A8E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A8902FC" w14:textId="36573A9A" w:rsidR="009A4C4C" w:rsidRPr="005A07AB" w:rsidRDefault="00991A8E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="009A4C4C"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1060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70DE" w14:textId="77777777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28.536 Clarify modelling of AssuranceGoal</w:t>
            </w:r>
          </w:p>
          <w:p w14:paraId="05446062" w14:textId="3CF86587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62DD9B65" w:rsidR="009A4C4C" w:rsidRPr="005A07AB" w:rsidRDefault="009A4C4C" w:rsidP="009A4C4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5B52E4AA" w:rsidR="009A4C4C" w:rsidRPr="005A07AB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254A770F" w:rsidR="009A4C4C" w:rsidRPr="005A07AB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6CE594A6" w:rsidR="009A4C4C" w:rsidRPr="005A07AB" w:rsidRDefault="009A4C4C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06A9DFBE" w:rsidR="009A4C4C" w:rsidRPr="009273A1" w:rsidRDefault="00E26693" w:rsidP="009A4C4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7562BCD6" w:rsidR="009A4C4C" w:rsidRPr="00646886" w:rsidRDefault="00E26693" w:rsidP="009A4C4C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1060 Agreed</w:t>
            </w:r>
          </w:p>
        </w:tc>
      </w:tr>
      <w:tr w:rsidR="001C633C" w:rsidRPr="00401776" w14:paraId="6850287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5FD1850B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D42FF1" w14:textId="319DD388" w:rsidR="001C633C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E44CD36" w14:textId="6DC4B9C2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</w:t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1061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6D8933" w14:textId="77777777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28.536 Correct OpenAPI definition of the COSLA NRM</w:t>
            </w:r>
          </w:p>
          <w:p w14:paraId="0081417A" w14:textId="50E94C92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1CDFA524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4ACF208E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37E3489F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5EB3EA21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609D4B0D" w:rsidR="001C633C" w:rsidRPr="009273A1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1BFE2FC9" w:rsidR="001C633C" w:rsidRPr="00646886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Rev3 </w:t>
            </w:r>
            <w:r w:rsidRPr="0064688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Agreed</w:t>
            </w:r>
          </w:p>
        </w:tc>
      </w:tr>
      <w:tr w:rsidR="001C633C" w:rsidRPr="00401776" w14:paraId="5DBC1A4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1ECAC094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37BC5C0F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S5-211341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2C6506D2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fix compilation error in 28541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09F02B4B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47C1F404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4121920E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3729EEA6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535FD0E4" w:rsidR="001C633C" w:rsidRPr="009273A1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4FC92756" w:rsidR="001C633C" w:rsidRPr="00646886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1C633C" w:rsidRPr="00401776" w14:paraId="3249F168" w14:textId="77777777" w:rsidTr="00290BF2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9BE335" w14:textId="675AA6C2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6825EB" w14:textId="5BD167B2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S5-211342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39505" w14:textId="6222D547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Rel-17 CR fix compilation error in 28541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8A2D5" w14:textId="62B47829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8B79D5" w14:textId="4F334191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CD998C" w14:textId="1ECA7904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888066" w14:textId="5EB5170B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2C284" w14:textId="0C243468" w:rsidR="001C633C" w:rsidRPr="009273A1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DD065D" w14:textId="2293B65A" w:rsidR="001C633C" w:rsidRPr="00646886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1C633C" w:rsidRPr="00401776" w14:paraId="10C4DE27" w14:textId="77777777" w:rsidTr="004E5ECA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8B058" w14:textId="21382E87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221EC0" w14:textId="33FAA58F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S5-211343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26C1E" w14:textId="5A72E031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fix compilation error in 28623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A6F80" w14:textId="2ADD3E0F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94489C" w14:textId="1C091BF7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B24A9D" w14:textId="74205FDD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51684" w14:textId="6441D86F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9DA99C" w14:textId="6FBF1AB5" w:rsidR="001C633C" w:rsidRPr="009273A1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09AF0" w14:textId="6B6BA64C" w:rsidR="001C633C" w:rsidRPr="00646886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1C633C" w:rsidRPr="00401776" w14:paraId="187E874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4EE39" w14:textId="035DBAB4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3BD66" w14:textId="6690D880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S5-211344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5D0D7" w14:textId="1C232D8B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Rel-16 CR fix compilation error in 28532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99955" w14:textId="65C784B9" w:rsidR="001C633C" w:rsidRPr="005A07AB" w:rsidRDefault="001C633C" w:rsidP="001C633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CEC0175" w14:textId="2482A1A2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00CC75" w14:textId="0B6EC321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B06E28" w14:textId="68515DA0" w:rsidR="001C633C" w:rsidRPr="005A07AB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7EE393" w14:textId="75533CC5" w:rsidR="001C633C" w:rsidRPr="009273A1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ED5FBB" w14:textId="2F42E2C5" w:rsidR="001C633C" w:rsidRPr="00646886" w:rsidRDefault="001C633C" w:rsidP="001C633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A16051" w:rsidRPr="00401776" w14:paraId="28EF82B2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12AA9EAF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6.4.2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D0C34" w14:textId="77777777" w:rsidR="00A16051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S5-211357</w:t>
            </w:r>
          </w:p>
          <w:p w14:paraId="2A3474A5" w14:textId="4935AD94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(started with d2)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64BE6AA3" w:rsidR="00A16051" w:rsidRPr="00872B3F" w:rsidRDefault="00A16051" w:rsidP="00A16051">
            <w:pPr>
              <w:rPr>
                <w:rFonts w:ascii="Arial" w:hAnsi="Arial" w:cs="Arial"/>
                <w:sz w:val="16"/>
                <w:szCs w:val="16"/>
                <w:lang w:val="sv-SE" w:eastAsia="zh-CN"/>
              </w:rPr>
            </w:pPr>
            <w:r w:rsidRPr="00872B3F">
              <w:rPr>
                <w:rFonts w:ascii="Arial" w:hAnsi="Arial" w:cs="Arial"/>
                <w:sz w:val="16"/>
                <w:szCs w:val="16"/>
                <w:lang w:val="sv-SE" w:eastAsia="zh-CN"/>
              </w:rPr>
              <w:t>Update DraftCR for WI EMA5SLA-TS 28.541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46657679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CMCC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5D34E609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23CEF0FB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Feb.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0EC8E82B" w:rsidR="00A16051" w:rsidRPr="009273A1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3B17C176" w:rsidR="00A16051" w:rsidRPr="009273A1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205103F6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16051" w:rsidRPr="00401776" w14:paraId="7B126B3E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79587" w14:textId="1957E677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6.4.5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624A88" w14:textId="4C7F7257" w:rsidR="00A16051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7701F2D" w14:textId="49A169BD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S5-211510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2D3FF" w14:textId="77777777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DraftCR for eQoE - TS </w:t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fldChar w:fldCharType="begin"/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instrText xml:space="preserve"> DOCPROPERTY  Spec#  \* MERGEFORMAT </w:instrText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fldChar w:fldCharType="separate"/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28.</w:t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fldChar w:fldCharType="end"/>
            </w: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405 </w:t>
            </w:r>
          </w:p>
          <w:p w14:paraId="2368F7F6" w14:textId="77777777" w:rsidR="00A16051" w:rsidRPr="005A07AB" w:rsidRDefault="00A16051" w:rsidP="00A16051">
            <w:pPr>
              <w:jc w:val="right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D6087" w14:textId="18A8B690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F6CCB72" w14:textId="6FE6A20D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5BB4B" w14:textId="410AE70C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AEEEDC" w14:textId="4BF3BB74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0E33C1" w14:textId="412B1B57" w:rsidR="00A16051" w:rsidRPr="009273A1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4580B" w14:textId="2073AAEA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16051" w:rsidRPr="00401776" w14:paraId="7A2CD86D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A93425" w14:textId="5353EEAF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>6.4.6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2246A" w14:textId="1B666180" w:rsidR="00A16051" w:rsidRPr="005A07AB" w:rsidRDefault="00A16051" w:rsidP="00A16051">
            <w:pPr>
              <w:tabs>
                <w:tab w:val="left" w:pos="54"/>
              </w:tabs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ab/>
              <w:t>S5-211355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B46EB" w14:textId="77777777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DraftCR for 6.4.6 ePM_KPI_5G - TS 28.552</w:t>
            </w:r>
          </w:p>
          <w:p w14:paraId="4E7BE075" w14:textId="77777777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EBC34" w14:textId="72643501" w:rsidR="00A16051" w:rsidRPr="005A07AB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66C63F" w14:textId="3A8D38B1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D030EF" w14:textId="18673A1D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F22232" w14:textId="606B2CC7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16A064" w14:textId="4E98FC10" w:rsidR="00A16051" w:rsidRPr="009273A1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4206E" w14:textId="23357F2B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16051" w:rsidRPr="00401776" w14:paraId="043575F9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7BDD8" w14:textId="718BF300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6.4.13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C540E" w14:textId="77777777" w:rsidR="00A16051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S5-211487</w:t>
            </w:r>
          </w:p>
          <w:p w14:paraId="7DBABED6" w14:textId="505260B3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3820DD" w14:textId="638FE9A5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DraftCR for 6.4.13 eSON_5G - TS 28.313 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1815A" w14:textId="3D0FF93E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Intel Deutschland GmbH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DBFC9D" w14:textId="22E2A9F8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DraftCR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76ED9D" w14:textId="73AA516E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8653D0" w14:textId="30D481D8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4A19BE" w14:textId="25FB8D4C" w:rsidR="00A16051" w:rsidRPr="0034131C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A7D4B" w14:textId="76B95ABA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646886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16051" w:rsidRPr="00401776" w14:paraId="610069E9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8BA0F6" w14:textId="7D13926F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6.4.13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ABFF1" w14:textId="2D75B0C6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S5-211361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-&gt;S5-211442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925614" w14:textId="13CC4FD6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LS on the clarification of HO and/or reselection parameters ranges required by MLB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FD3765" w14:textId="59A6E9AC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Intel Deutschland GmbH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74320E3" w14:textId="4F3E3CF3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LS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A6C3" w14:textId="4338F68F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778240" w14:textId="72862D23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CC8AF1" w14:textId="62B2BA4C" w:rsidR="00A16051" w:rsidRPr="0034131C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>5 Feb.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B3A83" w14:textId="7DA1EE3E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646886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16051" w:rsidRPr="00401776" w14:paraId="3259EA0B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EC03EE" w14:textId="66671B00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6.4.14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FBE11" w14:textId="1C7210CB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S5-211324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B6EA3" w14:textId="1A1C5229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LS on nomenclature for legacy handover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04298" w14:textId="02B8E274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Ericsson France S.A.S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27CA31" w14:textId="6FEEF1E2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LS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846EC6" w14:textId="36F5CCBF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9A8BE1" w14:textId="1E24931E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50A6F" w14:textId="639C437B" w:rsidR="00A16051" w:rsidRPr="00922550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6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E1A0B" w14:textId="7CD5AD9B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646886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A16051" w:rsidRPr="00401776" w14:paraId="158E03A8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47DDD" w14:textId="0739CD80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D6745" w14:textId="371027FD" w:rsidR="00A16051" w:rsidRPr="001B24D7" w:rsidRDefault="00387E10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hyperlink r:id="rId14" w:history="1">
              <w:r w:rsidR="00A16051" w:rsidRPr="001B24D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S5-211256</w:t>
              </w:r>
            </w:hyperlink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F8FB2" w14:textId="79181E7B" w:rsidR="00A16051" w:rsidRPr="00E6631C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1438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Analysics Feedback Use case and Solution 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85A08" w14:textId="21505EA0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1438A">
              <w:rPr>
                <w:rFonts w:ascii="Arial" w:hAnsi="Arial" w:cs="Arial"/>
                <w:sz w:val="16"/>
                <w:szCs w:val="16"/>
                <w:lang w:val="en-US" w:eastAsia="zh-CN"/>
              </w:rPr>
              <w:t>Nokia Germany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422D1DA" w14:textId="5DAEEA5D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pCR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9763B" w14:textId="32C98B5A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Not started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998DB2" w14:textId="1618FB67" w:rsidR="00A16051" w:rsidRPr="005A07AB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A07AB">
              <w:rPr>
                <w:rFonts w:ascii="Arial" w:hAnsi="Arial" w:cs="Arial"/>
                <w:sz w:val="16"/>
                <w:szCs w:val="16"/>
                <w:lang w:val="en-US" w:eastAsia="zh-CN"/>
              </w:rPr>
              <w:t>Fri 5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DDE4D1" w14:textId="21276C7F" w:rsidR="00A16051" w:rsidRPr="0034131C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9273A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5 Feb. 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00936" w14:textId="5A61BF8B" w:rsidR="00A16051" w:rsidRPr="00646886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646886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16051" w:rsidRPr="00401776" w14:paraId="29913F77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3511" w14:textId="0DE3F8A0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D5D71E" w14:textId="77777777" w:rsidR="00A16051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0064D">
              <w:rPr>
                <w:rFonts w:ascii="Arial" w:hAnsi="Arial" w:cs="Arial"/>
                <w:sz w:val="16"/>
                <w:szCs w:val="16"/>
                <w:lang w:val="en-US" w:eastAsia="zh-CN"/>
              </w:rPr>
              <w:t>S5-211509</w:t>
            </w:r>
          </w:p>
          <w:p w14:paraId="7AFFA776" w14:textId="03549EDA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85559" w14:textId="6E5D3094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TS 28.557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F1E5B" w14:textId="760E7DA1" w:rsidR="00A16051" w:rsidRPr="001B24D7" w:rsidRDefault="00A16051" w:rsidP="00A1605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BC7FE5" w14:textId="777F5731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35154" w14:textId="4275EF9E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3D4E4" w14:textId="3B9012FD" w:rsidR="00A16051" w:rsidRPr="001B24D7" w:rsidRDefault="00A16051" w:rsidP="00A160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9AEC59" w14:textId="325B4BE1" w:rsidR="00A16051" w:rsidRPr="00922550" w:rsidRDefault="0091252F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69CAAE" w14:textId="6BBAC3CC" w:rsidR="00A16051" w:rsidRPr="0034131C" w:rsidRDefault="0091252F" w:rsidP="00A160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646886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922550" w:rsidRPr="00401776" w14:paraId="255C5431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C0889" w14:textId="7DC5DCE6" w:rsidR="00922550" w:rsidRPr="001B24D7" w:rsidRDefault="00922550" w:rsidP="0092255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6.4.9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F5D08" w14:textId="77777777" w:rsidR="00922550" w:rsidRDefault="00922550" w:rsidP="0092255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E3627">
              <w:rPr>
                <w:rFonts w:ascii="Arial" w:hAnsi="Arial" w:cs="Arial"/>
                <w:sz w:val="16"/>
                <w:szCs w:val="16"/>
                <w:lang w:val="en-US" w:eastAsia="zh-CN"/>
              </w:rPr>
              <w:t>S5-211472</w:t>
            </w:r>
          </w:p>
          <w:p w14:paraId="3EC044AA" w14:textId="605ED348" w:rsidR="00922550" w:rsidRPr="001B24D7" w:rsidRDefault="00922550" w:rsidP="0092255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6FFE0" w14:textId="42B62F9B" w:rsidR="00922550" w:rsidRPr="001B24D7" w:rsidRDefault="00922550" w:rsidP="0092255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TS 28.100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633794" w14:textId="721C6454" w:rsidR="00922550" w:rsidRPr="001B24D7" w:rsidRDefault="00922550" w:rsidP="0092255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B57DE56" w14:textId="0B163692" w:rsidR="00922550" w:rsidRPr="001B24D7" w:rsidRDefault="00922550" w:rsidP="0092255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F98493" w14:textId="1C5F0A72" w:rsidR="00922550" w:rsidRPr="001B24D7" w:rsidRDefault="00922550" w:rsidP="0092255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5FD4A5" w14:textId="29C7BFDA" w:rsidR="00922550" w:rsidRPr="001B24D7" w:rsidRDefault="00922550" w:rsidP="0092255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D7E3A" w14:textId="39C7CF36" w:rsidR="00922550" w:rsidRPr="00EA1849" w:rsidRDefault="00922550" w:rsidP="009225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90716E" w14:textId="41652475" w:rsidR="00922550" w:rsidRPr="00EA1849" w:rsidRDefault="00922550" w:rsidP="0092255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9D12B5" w:rsidRPr="00401776" w14:paraId="39EB9BCC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69D5C" w14:textId="2AB86E66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6.4.10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FD027" w14:textId="4789D129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S5-211445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013A11" w14:textId="608E42A5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TS 28.312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1D661C" w14:textId="00CFF34F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AE30208" w14:textId="58FD425D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TS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D1E025" w14:textId="607E4562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0D337" w14:textId="60F82D20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03D4C5" w14:textId="7D513368" w:rsidR="009D12B5" w:rsidRPr="00EA1849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068A11" w14:textId="3759BBA6" w:rsidR="009D12B5" w:rsidRPr="00EA1849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9D12B5" w:rsidRPr="00401776" w14:paraId="5A9E36BA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C4B10F" w14:textId="19003E0E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13EC0" w14:textId="30DC52F1" w:rsidR="009D12B5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AC95F04" w14:textId="69D06287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S5-211511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F231A" w14:textId="7C3E8F18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28.808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025FA7" w14:textId="20C9DCBD" w:rsidR="009D12B5" w:rsidRPr="001B24D7" w:rsidRDefault="009D12B5" w:rsidP="009D12B5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TNO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1C8740" w14:textId="63775E8C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7D6636" w14:textId="1C792006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8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C6F5CA" w14:textId="22A19006" w:rsidR="009D12B5" w:rsidRPr="001B24D7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D02DDC" w14:textId="605243CF" w:rsidR="009D12B5" w:rsidRPr="00EA1849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7C24D7" w14:textId="4F0036A3" w:rsidR="009D12B5" w:rsidRPr="00EA1849" w:rsidRDefault="009D12B5" w:rsidP="009D12B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B83AB7" w:rsidRPr="00401776" w14:paraId="3C3A3C32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62E76" w14:textId="39596DE9" w:rsidR="00B83AB7" w:rsidRPr="001B24D7" w:rsidRDefault="00B83AB7" w:rsidP="00B83AB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112DC7" w14:textId="59232FFD" w:rsidR="00B83AB7" w:rsidRPr="001B24D7" w:rsidRDefault="00B83AB7" w:rsidP="00B83AB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S5-21440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5D4A8" w14:textId="3BAA4D85" w:rsidR="00B83AB7" w:rsidRPr="001B24D7" w:rsidRDefault="00B83AB7" w:rsidP="00B83AB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28.813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BEEB4" w14:textId="1A1DB4A4" w:rsidR="00B83AB7" w:rsidRPr="001B24D7" w:rsidRDefault="00B83AB7" w:rsidP="00B83AB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Orange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D510F4F" w14:textId="7669AACC" w:rsidR="00B83AB7" w:rsidRPr="001B24D7" w:rsidRDefault="00B83AB7" w:rsidP="00B83A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53214" w14:textId="064246E8" w:rsidR="00B83AB7" w:rsidRPr="001B24D7" w:rsidRDefault="00B83AB7" w:rsidP="00B83A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1EF4B8" w14:textId="18D310C0" w:rsidR="00B83AB7" w:rsidRPr="001B24D7" w:rsidRDefault="00B83AB7" w:rsidP="00B83A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F0D51" w14:textId="25CB09F7" w:rsidR="00B83AB7" w:rsidRPr="00EA1849" w:rsidRDefault="00B83AB7" w:rsidP="00B83A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CE8110" w14:textId="7949FF80" w:rsidR="00B83AB7" w:rsidRPr="00EA1849" w:rsidRDefault="00B83AB7" w:rsidP="00B83A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24139C" w:rsidRPr="00401776" w14:paraId="1544EFEC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42DE5" w14:textId="36DA60C8" w:rsidR="0024139C" w:rsidRPr="001B24D7" w:rsidRDefault="0024139C" w:rsidP="0024139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A726D" w14:textId="0F66B39B" w:rsidR="0024139C" w:rsidRDefault="0024139C" w:rsidP="0024139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4017AF8" w14:textId="6A178658" w:rsidR="0024139C" w:rsidRPr="001B24D7" w:rsidRDefault="0024139C" w:rsidP="0024139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S5-211520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7283A" w14:textId="7C41DD1C" w:rsidR="0024139C" w:rsidRPr="001B24D7" w:rsidRDefault="0024139C" w:rsidP="0024139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28.814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F1263" w14:textId="526CDD01" w:rsidR="0024139C" w:rsidRPr="001B24D7" w:rsidRDefault="0024139C" w:rsidP="0024139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CE12739" w14:textId="3537C192" w:rsidR="0024139C" w:rsidRPr="001B24D7" w:rsidRDefault="0024139C" w:rsidP="0024139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A8595" w14:textId="36C95DF1" w:rsidR="0024139C" w:rsidRPr="001B24D7" w:rsidRDefault="0024139C" w:rsidP="0024139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6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D370BB" w14:textId="7A1A9803" w:rsidR="0024139C" w:rsidRPr="001B24D7" w:rsidRDefault="0024139C" w:rsidP="0024139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89A57" w14:textId="386600AA" w:rsidR="0024139C" w:rsidRPr="00EA1849" w:rsidRDefault="0024139C" w:rsidP="002413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65BE5D" w14:textId="3C345E3D" w:rsidR="0024139C" w:rsidRPr="00EA1849" w:rsidRDefault="0024139C" w:rsidP="002413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554EC" w:rsidRPr="00401776" w14:paraId="551BC60F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4E736" w14:textId="72BFAA07" w:rsidR="007554EC" w:rsidRPr="001B24D7" w:rsidRDefault="007554EC" w:rsidP="007554E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ED4DD" w14:textId="77777777" w:rsidR="007554EC" w:rsidRDefault="007554EC" w:rsidP="007554E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S5-211486</w:t>
            </w:r>
          </w:p>
          <w:p w14:paraId="0716B81F" w14:textId="720502CB" w:rsidR="007554EC" w:rsidRPr="001B24D7" w:rsidRDefault="007554EC" w:rsidP="007554E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224E7" w14:textId="2AD0F0C7" w:rsidR="007554EC" w:rsidRPr="001B24D7" w:rsidRDefault="007554EC" w:rsidP="007554E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28.809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E68C5" w14:textId="16D29B8D" w:rsidR="007554EC" w:rsidRPr="001B24D7" w:rsidRDefault="007554EC" w:rsidP="007554EC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B5FF8B" w14:textId="4D4DA0A0" w:rsidR="007554EC" w:rsidRPr="001B24D7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86113E" w14:textId="45491C82" w:rsidR="007554EC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F195741" w14:textId="2F5D5B58" w:rsidR="007554EC" w:rsidRPr="009273A1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537B3" w14:textId="7DBFE746" w:rsidR="007554EC" w:rsidRPr="001B24D7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A694C3" w14:textId="751E62CA" w:rsidR="007554EC" w:rsidRPr="00EA1849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A5C24C" w14:textId="29C0E6B4" w:rsidR="007554EC" w:rsidRPr="00EA1849" w:rsidRDefault="007554EC" w:rsidP="007554E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5E6F19" w:rsidRPr="00401776" w14:paraId="11887E35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8A0F3C" w14:textId="3DEAB26C" w:rsidR="005E6F19" w:rsidRPr="001B24D7" w:rsidRDefault="005E6F19" w:rsidP="005E6F19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6.5.5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ACB808" w14:textId="77777777" w:rsidR="005E6F19" w:rsidRPr="009273A1" w:rsidRDefault="005E6F19" w:rsidP="005E6F19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9273A1">
              <w:rPr>
                <w:rFonts w:ascii="Arial" w:hAnsi="Arial" w:cs="Arial"/>
                <w:sz w:val="16"/>
                <w:szCs w:val="16"/>
                <w:lang w:val="en-US" w:eastAsia="zh-CN"/>
              </w:rPr>
              <w:t>S5-211436</w:t>
            </w:r>
          </w:p>
          <w:p w14:paraId="3C7725D9" w14:textId="20D77D52" w:rsidR="005E6F19" w:rsidRPr="001B24D7" w:rsidRDefault="005E6F19" w:rsidP="005E6F19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3C063" w14:textId="04A13172" w:rsidR="005E6F19" w:rsidRPr="001B24D7" w:rsidRDefault="005E6F19" w:rsidP="005E6F19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28.811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8658A" w14:textId="75D39299" w:rsidR="005E6F19" w:rsidRPr="001B24D7" w:rsidRDefault="005E6F19" w:rsidP="005E6F19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CC353B" w14:textId="2606D314" w:rsidR="005E6F19" w:rsidRPr="001B24D7" w:rsidRDefault="005E6F19" w:rsidP="005E6F1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22C099" w14:textId="622430D5" w:rsidR="005E6F19" w:rsidRPr="001B24D7" w:rsidRDefault="005E6F19" w:rsidP="005E6F1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436ED8" w14:textId="12774064" w:rsidR="005E6F19" w:rsidRPr="001B24D7" w:rsidRDefault="005E6F19" w:rsidP="005E6F1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03654" w14:textId="0932D7B2" w:rsidR="005E6F19" w:rsidRPr="00EA1849" w:rsidRDefault="005E6F19" w:rsidP="005E6F1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30F089" w14:textId="7E89863A" w:rsidR="005E6F19" w:rsidRPr="00EA1849" w:rsidRDefault="005E6F19" w:rsidP="005E6F1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8320F" w:rsidRPr="00401776" w14:paraId="7F8B0B3A" w14:textId="77777777" w:rsidTr="00A8618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E60D7" w14:textId="667146EA" w:rsidR="0038320F" w:rsidRPr="001B24D7" w:rsidRDefault="0038320F" w:rsidP="0038320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6.5.7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1F469" w14:textId="77777777" w:rsidR="0038320F" w:rsidRDefault="0038320F" w:rsidP="0038320F">
            <w:r w:rsidRPr="009273A1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S5-211475</w:t>
            </w:r>
          </w:p>
          <w:p w14:paraId="0BB5EAAE" w14:textId="05EF8151" w:rsidR="0038320F" w:rsidRPr="001B24D7" w:rsidRDefault="0038320F" w:rsidP="0038320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8CF21" w14:textId="36F57870" w:rsidR="0038320F" w:rsidRPr="001B24D7" w:rsidRDefault="0038320F" w:rsidP="0038320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28.817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F0E7D" w14:textId="7C31C3DC" w:rsidR="0038320F" w:rsidRPr="001B24D7" w:rsidRDefault="0038320F" w:rsidP="0038320F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4BA1A9" w14:textId="32961542" w:rsidR="0038320F" w:rsidRPr="001B24D7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sz w:val="16"/>
                <w:szCs w:val="16"/>
                <w:lang w:val="en-US" w:eastAsia="zh-CN"/>
              </w:rPr>
              <w:t>Draft TR</w:t>
            </w: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85987A" w14:textId="4C495841" w:rsidR="0038320F" w:rsidRPr="001B24D7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37501E" w14:textId="04950E87" w:rsidR="0038320F" w:rsidRPr="001B24D7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1B24D7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0979E6" w14:textId="3F327943" w:rsidR="0038320F" w:rsidRPr="00EA1849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62EB7" w14:textId="0E62D343" w:rsidR="0038320F" w:rsidRPr="00EA1849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8320F" w:rsidRPr="00401776" w14:paraId="79CC8BB4" w14:textId="77777777" w:rsidTr="00021DDC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38320F" w:rsidRPr="00401776" w:rsidRDefault="0038320F" w:rsidP="0038320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38320F" w:rsidRPr="00401776" w:rsidRDefault="0038320F" w:rsidP="0038320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38320F" w:rsidRPr="00965431" w:rsidRDefault="0038320F" w:rsidP="0038320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38320F" w:rsidRPr="00401776" w:rsidRDefault="0038320F" w:rsidP="0038320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38320F" w:rsidRPr="00401776" w:rsidRDefault="0038320F" w:rsidP="0038320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38320F" w:rsidRPr="00401776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38320F" w:rsidRPr="00ED5C11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38320F" w:rsidRPr="00401776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38320F" w:rsidRPr="00401776" w:rsidRDefault="0038320F" w:rsidP="003832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646886" w:rsidRPr="00401776" w14:paraId="340174B6" w14:textId="77777777" w:rsidTr="007E7FB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4FCD7500" w:rsidR="00646886" w:rsidRPr="00B45463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7.5.1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180E663B" w:rsidR="00646886" w:rsidRPr="00401776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S5-211426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7B74A81E" w:rsidR="00646886" w:rsidRPr="00B45463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28.815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45627A10" w:rsidR="00646886" w:rsidRPr="00401776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Intel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5F4FCD89" w:rsidR="00646886" w:rsidRPr="00401776" w:rsidRDefault="00646886" w:rsidP="00646886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6DF198B1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E3675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687BB92E" w:rsidR="00646886" w:rsidRPr="005D58D2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1848C3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3777E1" w14:textId="416A3F7C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C22198" w14:textId="77777777" w:rsidR="0064688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</w:t>
            </w:r>
          </w:p>
          <w:p w14:paraId="51FEB8B9" w14:textId="334EBD54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646886" w:rsidRPr="00401776" w14:paraId="0F96A144" w14:textId="77777777" w:rsidTr="007E7FBD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6AE60" w14:textId="6D7C15B7" w:rsidR="00646886" w:rsidRPr="00B45463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7.5.2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C58DD" w14:textId="4C59FEEC" w:rsidR="00646886" w:rsidRPr="00401776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S5-211424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9F4C5" w14:textId="33957DE0" w:rsidR="00646886" w:rsidRPr="00B45463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28.816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00548" w14:textId="090AC190" w:rsidR="00646886" w:rsidRPr="00401776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875B38" w14:textId="0E4A698E" w:rsidR="00646886" w:rsidRPr="00401776" w:rsidRDefault="00646886" w:rsidP="00646886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C358CC" w14:textId="7CB053DA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E3675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3261B4" w14:textId="138DC849" w:rsidR="00646886" w:rsidRPr="005D58D2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1848C3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DAF6D4" w14:textId="20596ED5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C04F2" w14:textId="119AAA58" w:rsidR="00646886" w:rsidRPr="00B45463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</w:t>
            </w: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D367D1" w:rsidRPr="00401776" w14:paraId="47E9E135" w14:textId="77777777" w:rsidTr="00422CB1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41495630" w:rsidR="00646886" w:rsidRPr="00401776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7.5.3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357C35B9" w:rsidR="00646886" w:rsidRPr="001C3AE8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S5-211383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7925BC37" w:rsidR="00646886" w:rsidRPr="001C3AE8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Latest draft TR 32.846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37B28B28" w:rsidR="00646886" w:rsidRPr="001C3AE8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CATT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582DDE" w14:textId="1D5666A3" w:rsidR="00646886" w:rsidRPr="001C3AE8" w:rsidRDefault="00646886" w:rsidP="0064688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E46EA5" w14:textId="57915D10" w:rsidR="00646886" w:rsidRPr="00A8073C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E3675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759758" w14:textId="7EAC1F5A" w:rsidR="00646886" w:rsidRPr="00A66255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848C3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3BD7EB" w14:textId="2BFA8F90" w:rsidR="00646886" w:rsidRPr="00401776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1CA4D08E" w:rsidR="00646886" w:rsidRPr="000E25B1" w:rsidRDefault="00646886" w:rsidP="0064688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 w:rsidR="00280B0D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4</w:t>
            </w: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D367D1" w:rsidRPr="00401776" w14:paraId="7E8EDE2B" w14:textId="77777777" w:rsidTr="00171937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2C3BB928" w:rsidR="00D367D1" w:rsidRPr="00401776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7.5.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0A3AF7F2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S5-211428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1346AC2C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Latest draft TR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28.822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1947E2BD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7778CC" w14:textId="1B60D85B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61ED05" w14:textId="75D21C76" w:rsidR="00D367D1" w:rsidRPr="00401776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E3675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CEBA86" w14:textId="189AD6BA" w:rsidR="00D367D1" w:rsidRPr="00304C51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848C3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D67B1F" w14:textId="7BE3AC94" w:rsidR="00D367D1" w:rsidRPr="00401776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3E494C" w14:textId="782C219C" w:rsidR="00D367D1" w:rsidRPr="000E25B1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2 </w:t>
            </w: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D367D1" w:rsidRPr="00401776" w14:paraId="1945B926" w14:textId="77777777" w:rsidTr="00021232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E1799" w14:textId="072C5ACA" w:rsidR="00D367D1" w:rsidRPr="00401776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7.5.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C2BB6" w14:textId="4BA3BA38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S5-211427</w:t>
            </w:r>
          </w:p>
        </w:tc>
        <w:tc>
          <w:tcPr>
            <w:tcW w:w="23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CADF" w14:textId="632BD115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Latest draft TR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32</w:t>
            </w:r>
            <w:r w:rsidRPr="00C2303E">
              <w:rPr>
                <w:rFonts w:ascii="Arial" w:hAnsi="Arial" w:cs="Arial"/>
                <w:sz w:val="16"/>
                <w:szCs w:val="16"/>
                <w:lang w:val="en-US" w:eastAsia="zh-CN"/>
              </w:rPr>
              <w:t>.8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47</w:t>
            </w:r>
          </w:p>
        </w:tc>
        <w:tc>
          <w:tcPr>
            <w:tcW w:w="14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49A1D" w14:textId="2300EB32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Matrixx</w:t>
            </w:r>
          </w:p>
        </w:tc>
        <w:tc>
          <w:tcPr>
            <w:tcW w:w="12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4920DA" w14:textId="3D277C58" w:rsidR="00D367D1" w:rsidRPr="001C3AE8" w:rsidRDefault="00D367D1" w:rsidP="00D367D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7E2EA1" w14:textId="754BAB76" w:rsidR="00D367D1" w:rsidRPr="001C512A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AE3675">
              <w:rPr>
                <w:rFonts w:ascii="Arial" w:hAnsi="Arial" w:cs="Arial"/>
                <w:sz w:val="16"/>
                <w:szCs w:val="16"/>
                <w:lang w:val="en-US" w:eastAsia="zh-CN"/>
              </w:rPr>
              <w:t>4 Feb</w:t>
            </w:r>
          </w:p>
        </w:tc>
        <w:tc>
          <w:tcPr>
            <w:tcW w:w="9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CF8B63" w14:textId="72FDC6F3" w:rsidR="00D367D1" w:rsidRPr="00304C51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1848C3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Mon 8 Feb. 16.00 CET</w:t>
            </w:r>
          </w:p>
        </w:tc>
        <w:tc>
          <w:tcPr>
            <w:tcW w:w="7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2337F2" w14:textId="37A64C73" w:rsidR="00D367D1" w:rsidRPr="00401776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4131C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Feb</w:t>
            </w:r>
          </w:p>
        </w:tc>
        <w:tc>
          <w:tcPr>
            <w:tcW w:w="8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2616CE" w14:textId="01CFAA81" w:rsidR="00D367D1" w:rsidRPr="000E25B1" w:rsidRDefault="00D367D1" w:rsidP="00D367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741BEA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5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4E25A" w14:textId="77777777" w:rsidR="00387E10" w:rsidRDefault="00387E10">
      <w:r>
        <w:separator/>
      </w:r>
    </w:p>
  </w:endnote>
  <w:endnote w:type="continuationSeparator" w:id="0">
    <w:p w14:paraId="6A4F2B95" w14:textId="77777777" w:rsidR="00387E10" w:rsidRDefault="0038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4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4BB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116F1" w14:textId="77777777" w:rsidR="00387E10" w:rsidRDefault="00387E10">
      <w:r>
        <w:separator/>
      </w:r>
    </w:p>
  </w:footnote>
  <w:footnote w:type="continuationSeparator" w:id="0">
    <w:p w14:paraId="5BC5A352" w14:textId="77777777" w:rsidR="00387E10" w:rsidRDefault="00387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1BF1"/>
    <w:rsid w:val="000025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315AC"/>
    <w:rsid w:val="000315CD"/>
    <w:rsid w:val="00031768"/>
    <w:rsid w:val="000326C1"/>
    <w:rsid w:val="00033C15"/>
    <w:rsid w:val="00033C1A"/>
    <w:rsid w:val="00034778"/>
    <w:rsid w:val="00034A51"/>
    <w:rsid w:val="00035239"/>
    <w:rsid w:val="000354A8"/>
    <w:rsid w:val="00036213"/>
    <w:rsid w:val="0003726C"/>
    <w:rsid w:val="0003778B"/>
    <w:rsid w:val="000377DB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258"/>
    <w:rsid w:val="00051488"/>
    <w:rsid w:val="0005205E"/>
    <w:rsid w:val="00052679"/>
    <w:rsid w:val="00052CD3"/>
    <w:rsid w:val="00052D18"/>
    <w:rsid w:val="00056585"/>
    <w:rsid w:val="00057329"/>
    <w:rsid w:val="00057DBE"/>
    <w:rsid w:val="000608F8"/>
    <w:rsid w:val="000612EC"/>
    <w:rsid w:val="0006161B"/>
    <w:rsid w:val="00061A7E"/>
    <w:rsid w:val="00062DA6"/>
    <w:rsid w:val="00063C7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98B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6E7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26D0"/>
    <w:rsid w:val="00132807"/>
    <w:rsid w:val="001338C4"/>
    <w:rsid w:val="00134D8B"/>
    <w:rsid w:val="00134EFD"/>
    <w:rsid w:val="00135F77"/>
    <w:rsid w:val="00136A42"/>
    <w:rsid w:val="0014121C"/>
    <w:rsid w:val="00141E2F"/>
    <w:rsid w:val="001427F4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39EC"/>
    <w:rsid w:val="00183EA6"/>
    <w:rsid w:val="00184230"/>
    <w:rsid w:val="00184A2B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F77"/>
    <w:rsid w:val="00194150"/>
    <w:rsid w:val="00194733"/>
    <w:rsid w:val="001952AD"/>
    <w:rsid w:val="00195621"/>
    <w:rsid w:val="001963AA"/>
    <w:rsid w:val="0019757B"/>
    <w:rsid w:val="001A037B"/>
    <w:rsid w:val="001A0D56"/>
    <w:rsid w:val="001A1926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1469"/>
    <w:rsid w:val="001C1483"/>
    <w:rsid w:val="001C39FB"/>
    <w:rsid w:val="001C3A32"/>
    <w:rsid w:val="001C3AE8"/>
    <w:rsid w:val="001C3E2F"/>
    <w:rsid w:val="001C449F"/>
    <w:rsid w:val="001C4D93"/>
    <w:rsid w:val="001C512A"/>
    <w:rsid w:val="001C543C"/>
    <w:rsid w:val="001C5877"/>
    <w:rsid w:val="001C633C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3485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A14"/>
    <w:rsid w:val="00247AE6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6F1"/>
    <w:rsid w:val="002A6E1A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229"/>
    <w:rsid w:val="002D0E2B"/>
    <w:rsid w:val="002D120E"/>
    <w:rsid w:val="002D1AA3"/>
    <w:rsid w:val="002D1AD2"/>
    <w:rsid w:val="002D1E3E"/>
    <w:rsid w:val="002D2A2C"/>
    <w:rsid w:val="002D57C1"/>
    <w:rsid w:val="002D5C69"/>
    <w:rsid w:val="002D7893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C08"/>
    <w:rsid w:val="002E61E5"/>
    <w:rsid w:val="002E7D20"/>
    <w:rsid w:val="002E7F45"/>
    <w:rsid w:val="002F059E"/>
    <w:rsid w:val="002F09A9"/>
    <w:rsid w:val="002F159A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3EDF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B73"/>
    <w:rsid w:val="003231A1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8A0"/>
    <w:rsid w:val="0034131C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308"/>
    <w:rsid w:val="003564FD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046B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D8A"/>
    <w:rsid w:val="003940F8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53CA"/>
    <w:rsid w:val="003C53EB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5970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EF5"/>
    <w:rsid w:val="00444292"/>
    <w:rsid w:val="00444AF3"/>
    <w:rsid w:val="00444E2F"/>
    <w:rsid w:val="0044520E"/>
    <w:rsid w:val="004459E4"/>
    <w:rsid w:val="00445DF6"/>
    <w:rsid w:val="00446170"/>
    <w:rsid w:val="00446D77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732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67126"/>
    <w:rsid w:val="00467A6E"/>
    <w:rsid w:val="004705C7"/>
    <w:rsid w:val="00470C09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576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754"/>
    <w:rsid w:val="0053475B"/>
    <w:rsid w:val="00534D46"/>
    <w:rsid w:val="005354F4"/>
    <w:rsid w:val="00535B45"/>
    <w:rsid w:val="00535BC2"/>
    <w:rsid w:val="00535FC8"/>
    <w:rsid w:val="00536E85"/>
    <w:rsid w:val="00537AE2"/>
    <w:rsid w:val="00537CD2"/>
    <w:rsid w:val="005400AC"/>
    <w:rsid w:val="0054028A"/>
    <w:rsid w:val="005406D7"/>
    <w:rsid w:val="0054140C"/>
    <w:rsid w:val="00541684"/>
    <w:rsid w:val="00541CAB"/>
    <w:rsid w:val="00541EA8"/>
    <w:rsid w:val="00541EA9"/>
    <w:rsid w:val="005426B2"/>
    <w:rsid w:val="005450C5"/>
    <w:rsid w:val="00545D13"/>
    <w:rsid w:val="005467D3"/>
    <w:rsid w:val="005469DB"/>
    <w:rsid w:val="00546CA7"/>
    <w:rsid w:val="00546D50"/>
    <w:rsid w:val="005474AF"/>
    <w:rsid w:val="00547C11"/>
    <w:rsid w:val="00551EE5"/>
    <w:rsid w:val="00552AE7"/>
    <w:rsid w:val="00553361"/>
    <w:rsid w:val="00553774"/>
    <w:rsid w:val="00554F51"/>
    <w:rsid w:val="00555A31"/>
    <w:rsid w:val="0055658B"/>
    <w:rsid w:val="00556CD2"/>
    <w:rsid w:val="00557F1F"/>
    <w:rsid w:val="00560661"/>
    <w:rsid w:val="0056100D"/>
    <w:rsid w:val="005612C7"/>
    <w:rsid w:val="0056149F"/>
    <w:rsid w:val="005619DF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B60"/>
    <w:rsid w:val="005C2765"/>
    <w:rsid w:val="005C27EB"/>
    <w:rsid w:val="005C30C5"/>
    <w:rsid w:val="005C3266"/>
    <w:rsid w:val="005C33CC"/>
    <w:rsid w:val="005C3980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58D2"/>
    <w:rsid w:val="005D65EA"/>
    <w:rsid w:val="005D6895"/>
    <w:rsid w:val="005D743E"/>
    <w:rsid w:val="005E004D"/>
    <w:rsid w:val="005E00DD"/>
    <w:rsid w:val="005E0D14"/>
    <w:rsid w:val="005E10CC"/>
    <w:rsid w:val="005E17AB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30E"/>
    <w:rsid w:val="005E6F19"/>
    <w:rsid w:val="005E7107"/>
    <w:rsid w:val="005E7F8C"/>
    <w:rsid w:val="005F047D"/>
    <w:rsid w:val="005F0F29"/>
    <w:rsid w:val="005F17FA"/>
    <w:rsid w:val="005F2696"/>
    <w:rsid w:val="005F3F18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4A7B"/>
    <w:rsid w:val="00614BA8"/>
    <w:rsid w:val="00614DD9"/>
    <w:rsid w:val="0061599B"/>
    <w:rsid w:val="00617AA1"/>
    <w:rsid w:val="006205F0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2ABE"/>
    <w:rsid w:val="00643C08"/>
    <w:rsid w:val="00644CA6"/>
    <w:rsid w:val="0064522C"/>
    <w:rsid w:val="00645544"/>
    <w:rsid w:val="00645C76"/>
    <w:rsid w:val="00646539"/>
    <w:rsid w:val="00646886"/>
    <w:rsid w:val="006473ED"/>
    <w:rsid w:val="00647691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B084E"/>
    <w:rsid w:val="006B09F3"/>
    <w:rsid w:val="006B177F"/>
    <w:rsid w:val="006B1A0D"/>
    <w:rsid w:val="006B331B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716E"/>
    <w:rsid w:val="006E79BC"/>
    <w:rsid w:val="006E7BAF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7BC"/>
    <w:rsid w:val="00733B4D"/>
    <w:rsid w:val="007346B0"/>
    <w:rsid w:val="00734A42"/>
    <w:rsid w:val="00735AE7"/>
    <w:rsid w:val="00735B33"/>
    <w:rsid w:val="00735F44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F28"/>
    <w:rsid w:val="007736DC"/>
    <w:rsid w:val="00774CBD"/>
    <w:rsid w:val="007759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5C25"/>
    <w:rsid w:val="00785F1F"/>
    <w:rsid w:val="00786AF9"/>
    <w:rsid w:val="00787751"/>
    <w:rsid w:val="00790F98"/>
    <w:rsid w:val="007912C1"/>
    <w:rsid w:val="0079204E"/>
    <w:rsid w:val="00793362"/>
    <w:rsid w:val="00795A1B"/>
    <w:rsid w:val="00796D03"/>
    <w:rsid w:val="00797441"/>
    <w:rsid w:val="007A010F"/>
    <w:rsid w:val="007A016F"/>
    <w:rsid w:val="007A062B"/>
    <w:rsid w:val="007A0A44"/>
    <w:rsid w:val="007A16E3"/>
    <w:rsid w:val="007A1742"/>
    <w:rsid w:val="007A3C41"/>
    <w:rsid w:val="007A3F0B"/>
    <w:rsid w:val="007A472F"/>
    <w:rsid w:val="007A4A63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C1735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8AC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438"/>
    <w:rsid w:val="007F1BCC"/>
    <w:rsid w:val="007F1D13"/>
    <w:rsid w:val="007F1EAA"/>
    <w:rsid w:val="007F2053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613F"/>
    <w:rsid w:val="008267DB"/>
    <w:rsid w:val="00826E1A"/>
    <w:rsid w:val="00827ED1"/>
    <w:rsid w:val="00830F14"/>
    <w:rsid w:val="00831181"/>
    <w:rsid w:val="008315AE"/>
    <w:rsid w:val="008320E2"/>
    <w:rsid w:val="00834174"/>
    <w:rsid w:val="0083430C"/>
    <w:rsid w:val="00834B33"/>
    <w:rsid w:val="008354D3"/>
    <w:rsid w:val="008363CF"/>
    <w:rsid w:val="008369E0"/>
    <w:rsid w:val="00836A2D"/>
    <w:rsid w:val="00840507"/>
    <w:rsid w:val="00840F2B"/>
    <w:rsid w:val="0084454D"/>
    <w:rsid w:val="00844BF4"/>
    <w:rsid w:val="0084595A"/>
    <w:rsid w:val="00847335"/>
    <w:rsid w:val="008500B7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3150"/>
    <w:rsid w:val="008A3A18"/>
    <w:rsid w:val="008A575A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33F2"/>
    <w:rsid w:val="008D4692"/>
    <w:rsid w:val="008D4993"/>
    <w:rsid w:val="008D4B26"/>
    <w:rsid w:val="008D50BF"/>
    <w:rsid w:val="008D54F2"/>
    <w:rsid w:val="008D69D8"/>
    <w:rsid w:val="008D7CAB"/>
    <w:rsid w:val="008E0760"/>
    <w:rsid w:val="008E123B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829"/>
    <w:rsid w:val="008F070A"/>
    <w:rsid w:val="008F22F9"/>
    <w:rsid w:val="008F2CF1"/>
    <w:rsid w:val="008F34B0"/>
    <w:rsid w:val="008F38CD"/>
    <w:rsid w:val="008F45A9"/>
    <w:rsid w:val="008F4AE3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718A"/>
    <w:rsid w:val="0091734E"/>
    <w:rsid w:val="009177F2"/>
    <w:rsid w:val="00920148"/>
    <w:rsid w:val="00920192"/>
    <w:rsid w:val="009205E8"/>
    <w:rsid w:val="00920FB6"/>
    <w:rsid w:val="00921709"/>
    <w:rsid w:val="00922195"/>
    <w:rsid w:val="00922550"/>
    <w:rsid w:val="0092300C"/>
    <w:rsid w:val="0092423B"/>
    <w:rsid w:val="00924A84"/>
    <w:rsid w:val="00924F0D"/>
    <w:rsid w:val="009266D7"/>
    <w:rsid w:val="00926AE9"/>
    <w:rsid w:val="00926F4D"/>
    <w:rsid w:val="00926F84"/>
    <w:rsid w:val="009273A1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7C98"/>
    <w:rsid w:val="00937DB9"/>
    <w:rsid w:val="00940892"/>
    <w:rsid w:val="009410BE"/>
    <w:rsid w:val="00941467"/>
    <w:rsid w:val="00941AA0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C51"/>
    <w:rsid w:val="009671D1"/>
    <w:rsid w:val="00970476"/>
    <w:rsid w:val="00970914"/>
    <w:rsid w:val="009714DB"/>
    <w:rsid w:val="009722F2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1A8E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4485"/>
    <w:rsid w:val="009A4C4C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FCF"/>
    <w:rsid w:val="00A2469F"/>
    <w:rsid w:val="00A24C2A"/>
    <w:rsid w:val="00A2670D"/>
    <w:rsid w:val="00A278EB"/>
    <w:rsid w:val="00A27E65"/>
    <w:rsid w:val="00A27F2A"/>
    <w:rsid w:val="00A3036F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C73"/>
    <w:rsid w:val="00A71D7D"/>
    <w:rsid w:val="00A71FE4"/>
    <w:rsid w:val="00A72544"/>
    <w:rsid w:val="00A72650"/>
    <w:rsid w:val="00A73568"/>
    <w:rsid w:val="00A73962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3608"/>
    <w:rsid w:val="00A84B05"/>
    <w:rsid w:val="00A84DA3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7E9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21B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4BE0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C70"/>
    <w:rsid w:val="00AF0CA3"/>
    <w:rsid w:val="00AF0DB2"/>
    <w:rsid w:val="00AF16D4"/>
    <w:rsid w:val="00AF20CB"/>
    <w:rsid w:val="00AF4B96"/>
    <w:rsid w:val="00AF5F50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24"/>
    <w:rsid w:val="00B07AA9"/>
    <w:rsid w:val="00B107D0"/>
    <w:rsid w:val="00B1082A"/>
    <w:rsid w:val="00B109DB"/>
    <w:rsid w:val="00B12C8D"/>
    <w:rsid w:val="00B1323D"/>
    <w:rsid w:val="00B1366F"/>
    <w:rsid w:val="00B145E8"/>
    <w:rsid w:val="00B14C47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E1D"/>
    <w:rsid w:val="00BF5336"/>
    <w:rsid w:val="00BF61A3"/>
    <w:rsid w:val="00BF6F7A"/>
    <w:rsid w:val="00BF6F8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6134"/>
    <w:rsid w:val="00C07C73"/>
    <w:rsid w:val="00C07FEA"/>
    <w:rsid w:val="00C10238"/>
    <w:rsid w:val="00C10803"/>
    <w:rsid w:val="00C110CD"/>
    <w:rsid w:val="00C11194"/>
    <w:rsid w:val="00C113B3"/>
    <w:rsid w:val="00C11B5B"/>
    <w:rsid w:val="00C11C52"/>
    <w:rsid w:val="00C1261C"/>
    <w:rsid w:val="00C12A83"/>
    <w:rsid w:val="00C12CBD"/>
    <w:rsid w:val="00C130BC"/>
    <w:rsid w:val="00C13D3D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63C"/>
    <w:rsid w:val="00C60679"/>
    <w:rsid w:val="00C62A53"/>
    <w:rsid w:val="00C63567"/>
    <w:rsid w:val="00C635DD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A64"/>
    <w:rsid w:val="00CA4A95"/>
    <w:rsid w:val="00CA5750"/>
    <w:rsid w:val="00CA6D8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6909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80D"/>
    <w:rsid w:val="00CF1D5A"/>
    <w:rsid w:val="00CF2443"/>
    <w:rsid w:val="00CF2BA9"/>
    <w:rsid w:val="00CF2C65"/>
    <w:rsid w:val="00CF2C92"/>
    <w:rsid w:val="00CF4CFD"/>
    <w:rsid w:val="00CF5F22"/>
    <w:rsid w:val="00CF71A3"/>
    <w:rsid w:val="00CF7EE4"/>
    <w:rsid w:val="00CF7F3E"/>
    <w:rsid w:val="00D005FE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B1B"/>
    <w:rsid w:val="00D3419C"/>
    <w:rsid w:val="00D367D1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E09"/>
    <w:rsid w:val="00D43765"/>
    <w:rsid w:val="00D43E8E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7465"/>
    <w:rsid w:val="00D57B2A"/>
    <w:rsid w:val="00D602D0"/>
    <w:rsid w:val="00D60467"/>
    <w:rsid w:val="00D60475"/>
    <w:rsid w:val="00D604F3"/>
    <w:rsid w:val="00D608F4"/>
    <w:rsid w:val="00D614CF"/>
    <w:rsid w:val="00D624C9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43FB"/>
    <w:rsid w:val="00D7626D"/>
    <w:rsid w:val="00D7731E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BB8"/>
    <w:rsid w:val="00D90113"/>
    <w:rsid w:val="00D94586"/>
    <w:rsid w:val="00D95093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A6"/>
    <w:rsid w:val="00DF5393"/>
    <w:rsid w:val="00DF54BE"/>
    <w:rsid w:val="00DF5940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DBF"/>
    <w:rsid w:val="00E12234"/>
    <w:rsid w:val="00E12250"/>
    <w:rsid w:val="00E12559"/>
    <w:rsid w:val="00E127FC"/>
    <w:rsid w:val="00E13A3B"/>
    <w:rsid w:val="00E13B60"/>
    <w:rsid w:val="00E13D87"/>
    <w:rsid w:val="00E13ED9"/>
    <w:rsid w:val="00E1476F"/>
    <w:rsid w:val="00E14F7E"/>
    <w:rsid w:val="00E151D2"/>
    <w:rsid w:val="00E1561B"/>
    <w:rsid w:val="00E16532"/>
    <w:rsid w:val="00E16F24"/>
    <w:rsid w:val="00E220C1"/>
    <w:rsid w:val="00E2249B"/>
    <w:rsid w:val="00E22E4A"/>
    <w:rsid w:val="00E2346E"/>
    <w:rsid w:val="00E235EE"/>
    <w:rsid w:val="00E2365E"/>
    <w:rsid w:val="00E23D22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1F12"/>
    <w:rsid w:val="00E3272F"/>
    <w:rsid w:val="00E32757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AA2"/>
    <w:rsid w:val="00E47CAC"/>
    <w:rsid w:val="00E5039E"/>
    <w:rsid w:val="00E506E6"/>
    <w:rsid w:val="00E50854"/>
    <w:rsid w:val="00E50889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3810"/>
    <w:rsid w:val="00E6427E"/>
    <w:rsid w:val="00E64E50"/>
    <w:rsid w:val="00E6631C"/>
    <w:rsid w:val="00E666EE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2499"/>
    <w:rsid w:val="00E83E3A"/>
    <w:rsid w:val="00E841A2"/>
    <w:rsid w:val="00E84DD2"/>
    <w:rsid w:val="00E8586D"/>
    <w:rsid w:val="00E85CE3"/>
    <w:rsid w:val="00E862FC"/>
    <w:rsid w:val="00E863F3"/>
    <w:rsid w:val="00E866B4"/>
    <w:rsid w:val="00E86BB6"/>
    <w:rsid w:val="00E86D7B"/>
    <w:rsid w:val="00E87C5E"/>
    <w:rsid w:val="00E87FA7"/>
    <w:rsid w:val="00E9031E"/>
    <w:rsid w:val="00E90588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344"/>
    <w:rsid w:val="00EA3795"/>
    <w:rsid w:val="00EA4440"/>
    <w:rsid w:val="00EA4727"/>
    <w:rsid w:val="00EA5186"/>
    <w:rsid w:val="00EA62F3"/>
    <w:rsid w:val="00EA74F8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1B1F"/>
    <w:rsid w:val="00EC3085"/>
    <w:rsid w:val="00EC31D0"/>
    <w:rsid w:val="00EC4440"/>
    <w:rsid w:val="00EC53BC"/>
    <w:rsid w:val="00EC55CC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919"/>
    <w:rsid w:val="00F32A34"/>
    <w:rsid w:val="00F33F66"/>
    <w:rsid w:val="00F34440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376B"/>
    <w:rsid w:val="00F93792"/>
    <w:rsid w:val="00F951AE"/>
    <w:rsid w:val="00F95F3F"/>
    <w:rsid w:val="00F9621B"/>
    <w:rsid w:val="00F96FC8"/>
    <w:rsid w:val="00FA00A3"/>
    <w:rsid w:val="00FA2AB3"/>
    <w:rsid w:val="00FA358B"/>
    <w:rsid w:val="00FA37E9"/>
    <w:rsid w:val="00FA3BBB"/>
    <w:rsid w:val="00FA3E48"/>
    <w:rsid w:val="00FA4288"/>
    <w:rsid w:val="00FA44B3"/>
    <w:rsid w:val="00FA4BBE"/>
    <w:rsid w:val="00FA5FEE"/>
    <w:rsid w:val="00FA7C7F"/>
    <w:rsid w:val="00FA7CDC"/>
    <w:rsid w:val="00FB052F"/>
    <w:rsid w:val="00FB1BE8"/>
    <w:rsid w:val="00FB333D"/>
    <w:rsid w:val="00FB3681"/>
    <w:rsid w:val="00FB42B0"/>
    <w:rsid w:val="00FB4383"/>
    <w:rsid w:val="00FB4472"/>
    <w:rsid w:val="00FB5180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5_TM/TSGS5_135e/Docs/S5-2113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5_TM/TSGS5_135e/Docs/S5-2112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3A744-CB2F-4682-9296-AFC1A8DCD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86C74-C4B0-459A-B0FC-30FD6CC6E0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4BC711-9AD6-49F7-B7EB-18881CC079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9DD416-A658-4B95-BA37-CBFC68B3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4446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0207</cp:lastModifiedBy>
  <cp:revision>5</cp:revision>
  <cp:lastPrinted>2016-02-02T08:29:00Z</cp:lastPrinted>
  <dcterms:created xsi:type="dcterms:W3CDTF">2021-02-08T19:00:00Z</dcterms:created>
  <dcterms:modified xsi:type="dcterms:W3CDTF">2021-02-09T08:18:00Z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0x01010083185B6FD968AC4F8244C98DADFCDDF2</vt:lpwstr>
  </property>
  <property fmtid="{D5CDD505-2E9C-101B-9397-08002B2CF9AE}" pid="37" name="_2015_ms_pID_725343">
    <vt:lpwstr>(3)iAMcp5sytU1XxGKBveP4J2KLZTNq6HZvQMSZOw9sLeUFiBRAB7IJKr2t1JHaLrEtzYaGtTdA
Uzbzr8MX3xVEhfuUdfL+EwXkN6H6RtZA8rRzZhpka+yUGUdotjk7jkyz5wxyur8zl0wrTr9g
XC15KjkKolZPLxXnr27P9qoJIgnBCCQNloOORp6/+6mYu3rmqIxN19n/160GMtxqCaccZUKv
Lm4nNv2QM4Tadjibd8</vt:lpwstr>
  </property>
  <property fmtid="{D5CDD505-2E9C-101B-9397-08002B2CF9AE}" pid="38" name="_2015_ms_pID_7253431">
    <vt:lpwstr>CNJqNBkkh7mKtlfQXGSbn0tUKUAPqJLYcJgNsSidL9AqeG49qqQvKe
lS5n2Gr6q1PxuLf+lFl9xf1uvHpZdmJMXyZYxIkSTAiJwGmigLCraplSQNAOZJ7BgHdZzrUF
1bxbPUi+DQuGhRz8QlN2kPY7BSn58L670i9/hlkIaNe8c+HxQsffyRrmglafLu2VXO58g9VK
4M3bNyVPLPo4aFdqs9FJuNNv3O3alEW3r+R/</vt:lpwstr>
  </property>
  <property fmtid="{D5CDD505-2E9C-101B-9397-08002B2CF9AE}" pid="39" name="_2015_ms_pID_7253432">
    <vt:lpwstr>7A==</vt:lpwstr>
  </property>
</Properties>
</file>